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6AE64884"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CH Gospel of God</w:t>
      </w:r>
    </w:p>
    <w:p w14:paraId="7C2643DB" w14:textId="76DCFE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David J. Herdman, Etal Trustee</w:t>
      </w:r>
    </w:p>
    <w:p w14:paraId="63062982" w14:textId="2096E8B7" w:rsid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6541 Harding Avenue</w:t>
      </w:r>
    </w:p>
    <w:p w14:paraId="07817864" w14:textId="3047D82F" w:rsidR="00E82557" w:rsidRPr="00411AE8" w:rsidRDefault="00E82557" w:rsidP="00411AE8">
      <w:pPr>
        <w:rPr>
          <w:rFonts w:ascii="Arial" w:eastAsia="Times New Roman" w:hAnsi="Arial" w:cs="Arial"/>
          <w:color w:val="auto"/>
          <w:kern w:val="0"/>
          <w:sz w:val="20"/>
          <w:szCs w:val="20"/>
          <w14:ligatures w14:val="none"/>
        </w:rPr>
      </w:pPr>
      <w:proofErr w:type="spellStart"/>
      <w:r>
        <w:rPr>
          <w:rFonts w:ascii="Arial" w:eastAsia="Times New Roman" w:hAnsi="Arial" w:cs="Arial"/>
          <w:color w:val="auto"/>
          <w:kern w:val="0"/>
          <w:sz w:val="20"/>
          <w:szCs w:val="20"/>
          <w14:ligatures w14:val="none"/>
        </w:rPr>
        <w:t>Sciotoville</w:t>
      </w:r>
      <w:proofErr w:type="spellEnd"/>
      <w:r>
        <w:rPr>
          <w:rFonts w:ascii="Arial" w:eastAsia="Times New Roman" w:hAnsi="Arial" w:cs="Arial"/>
          <w:color w:val="auto"/>
          <w:kern w:val="0"/>
          <w:sz w:val="20"/>
          <w:szCs w:val="20"/>
          <w14:ligatures w14:val="none"/>
        </w:rPr>
        <w:t>, Ohio 45662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01D3394E" w14:textId="77777777" w:rsidR="00411AE8" w:rsidRPr="00411AE8" w:rsidRDefault="00411AE8" w:rsidP="00411AE8">
      <w:pPr>
        <w:rPr>
          <w:rFonts w:ascii="Arial" w:eastAsia="Times New Roman" w:hAnsi="Arial" w:cs="Arial"/>
          <w:color w:val="auto"/>
          <w:kern w:val="0"/>
          <w:sz w:val="20"/>
          <w:szCs w:val="20"/>
          <w14:ligatures w14:val="none"/>
        </w:rPr>
      </w:pPr>
    </w:p>
    <w:p w14:paraId="1F4A1943" w14:textId="77777777" w:rsidR="00411AE8" w:rsidRPr="00411AE8" w:rsidRDefault="00411AE8" w:rsidP="00411AE8">
      <w:pPr>
        <w:rPr>
          <w:rFonts w:ascii="Times New Roman" w:eastAsia="Times New Roman" w:hAnsi="Times New Roman" w:cs="Times New Roman"/>
          <w:color w:val="auto"/>
          <w:kern w:val="0"/>
          <w14:ligatures w14:val="none"/>
        </w:rPr>
      </w:pPr>
    </w:p>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D525" w14:textId="77777777" w:rsidR="007C2581" w:rsidRDefault="007C2581" w:rsidP="001B7505">
      <w:r>
        <w:separator/>
      </w:r>
    </w:p>
  </w:endnote>
  <w:endnote w:type="continuationSeparator" w:id="0">
    <w:p w14:paraId="0C22678C" w14:textId="77777777" w:rsidR="007C2581" w:rsidRDefault="007C2581"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CD5E3" w14:textId="77777777" w:rsidR="007C2581" w:rsidRDefault="007C2581" w:rsidP="001B7505">
      <w:r>
        <w:separator/>
      </w:r>
    </w:p>
  </w:footnote>
  <w:footnote w:type="continuationSeparator" w:id="0">
    <w:p w14:paraId="00BB420B" w14:textId="77777777" w:rsidR="007C2581" w:rsidRDefault="007C2581"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2384C"/>
    <w:rsid w:val="00357EF0"/>
    <w:rsid w:val="00381B4B"/>
    <w:rsid w:val="00411AE8"/>
    <w:rsid w:val="004827A0"/>
    <w:rsid w:val="004C6541"/>
    <w:rsid w:val="00517372"/>
    <w:rsid w:val="005B28C2"/>
    <w:rsid w:val="005C4878"/>
    <w:rsid w:val="005E0AF6"/>
    <w:rsid w:val="005F5B46"/>
    <w:rsid w:val="00690F84"/>
    <w:rsid w:val="006E113F"/>
    <w:rsid w:val="007C2581"/>
    <w:rsid w:val="00853AC6"/>
    <w:rsid w:val="009C7AF5"/>
    <w:rsid w:val="00A20E6F"/>
    <w:rsid w:val="00AB7EF7"/>
    <w:rsid w:val="00AD760C"/>
    <w:rsid w:val="00B448CC"/>
    <w:rsid w:val="00C74325"/>
    <w:rsid w:val="00CB7CF0"/>
    <w:rsid w:val="00D538E7"/>
    <w:rsid w:val="00DD0215"/>
    <w:rsid w:val="00E058A9"/>
    <w:rsid w:val="00E46D50"/>
    <w:rsid w:val="00E54640"/>
    <w:rsid w:val="00E61FDB"/>
    <w:rsid w:val="00E82557"/>
    <w:rsid w:val="00EB1374"/>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9</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1</cp:revision>
  <dcterms:created xsi:type="dcterms:W3CDTF">2025-03-25T18:41:00Z</dcterms:created>
  <dcterms:modified xsi:type="dcterms:W3CDTF">2025-03-25T18:50:00Z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